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5AD" w:rsidRPr="00C020AD" w:rsidRDefault="002D55AD" w:rsidP="002D55A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Thomas SCOREBURGH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(fl.1425)</w:t>
      </w:r>
    </w:p>
    <w:p w:rsidR="002D55AD" w:rsidRPr="00C020AD" w:rsidRDefault="002D55AD" w:rsidP="002D55A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</w:t>
      </w:r>
    </w:p>
    <w:p w:rsidR="002D55AD" w:rsidRPr="00C020AD" w:rsidRDefault="002D55AD" w:rsidP="002D55A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2D55AD" w:rsidRPr="00C020AD" w:rsidRDefault="002D55AD" w:rsidP="002D55A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2D55AD" w:rsidRPr="00C020AD" w:rsidRDefault="002D55AD" w:rsidP="002D55A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Son:  William,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clerk(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>q.v.).  (R.F.Y. p.171)</w:t>
      </w:r>
    </w:p>
    <w:p w:rsidR="002D55AD" w:rsidRPr="00C020AD" w:rsidRDefault="002D55AD" w:rsidP="002D55A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2D55AD" w:rsidRPr="00C020AD" w:rsidRDefault="002D55AD" w:rsidP="002D55A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2D55AD" w:rsidRPr="00C020AD" w:rsidRDefault="002D55AD" w:rsidP="002D55AD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1450    William became a Freeman.  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2D55AD" w:rsidRPr="00C020AD" w:rsidRDefault="002D55AD" w:rsidP="002D55A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2D55AD" w:rsidRPr="00C020AD" w:rsidRDefault="002D55AD" w:rsidP="002D55AD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2D55AD" w:rsidP="002D55AD">
      <w:pPr>
        <w:pStyle w:val="NoSpacing"/>
      </w:pPr>
      <w:r w:rsidRPr="00C020AD">
        <w:t>28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5AD" w:rsidRDefault="002D55AD" w:rsidP="00920DE3">
      <w:pPr>
        <w:spacing w:after="0" w:line="240" w:lineRule="auto"/>
      </w:pPr>
      <w:r>
        <w:separator/>
      </w:r>
    </w:p>
  </w:endnote>
  <w:endnote w:type="continuationSeparator" w:id="0">
    <w:p w:rsidR="002D55AD" w:rsidRDefault="002D55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5AD" w:rsidRDefault="002D55AD" w:rsidP="00920DE3">
      <w:pPr>
        <w:spacing w:after="0" w:line="240" w:lineRule="auto"/>
      </w:pPr>
      <w:r>
        <w:separator/>
      </w:r>
    </w:p>
  </w:footnote>
  <w:footnote w:type="continuationSeparator" w:id="0">
    <w:p w:rsidR="002D55AD" w:rsidRDefault="002D55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5AD"/>
    <w:rsid w:val="00120749"/>
    <w:rsid w:val="002D55A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D55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D55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2014-02-27T21:26:00Z</dcterms:created>
  <dcterms:modified xsi:type="dcterms:W3CDTF">2014-02-27T21:26:00Z</dcterms:modified>
</cp:coreProperties>
</file>